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9327D" w14:textId="77777777" w:rsidR="006735CD" w:rsidRDefault="006735CD" w:rsidP="00673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165"/>
      <w:bookmarkStart w:id="20" w:name="_Toc13153573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R4-2309613</w:t>
      </w:r>
      <w:r>
        <w:rPr>
          <w:b/>
          <w:i/>
          <w:noProof/>
          <w:sz w:val="28"/>
        </w:rPr>
        <w:fldChar w:fldCharType="end"/>
      </w:r>
    </w:p>
    <w:p w14:paraId="2212EBD5" w14:textId="77777777" w:rsidR="006735CD" w:rsidRDefault="006735CD" w:rsidP="006735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5CD" w14:paraId="2C2CD2D0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E1F1F" w14:textId="77777777" w:rsidR="006735CD" w:rsidRDefault="006735CD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35CD" w14:paraId="730262E7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03447" w14:textId="77777777" w:rsidR="006735CD" w:rsidRDefault="006735CD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5CD" w14:paraId="3952D749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93353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01A55189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3A19E715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2E91F" w14:textId="77777777" w:rsidR="006735CD" w:rsidRPr="00410371" w:rsidRDefault="006735CD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761197" w14:textId="77777777" w:rsidR="006735CD" w:rsidRDefault="006735CD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DCB0F" w14:textId="77777777" w:rsidR="006735CD" w:rsidRPr="00410371" w:rsidRDefault="006735CD" w:rsidP="00F847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3EC4C" w14:textId="77777777" w:rsidR="006735CD" w:rsidRDefault="006735CD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7CDE06" w14:textId="77777777" w:rsidR="006735CD" w:rsidRPr="00410371" w:rsidRDefault="006735CD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5E71C8" w14:textId="77777777" w:rsidR="006735CD" w:rsidRDefault="006735CD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3FEB2F" w14:textId="77777777" w:rsidR="006735CD" w:rsidRPr="00410371" w:rsidRDefault="006735CD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E48A2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6735CD" w14:paraId="2CC91BF3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5B0B6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6735CD" w14:paraId="0EFEEFF6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41F273" w14:textId="77777777" w:rsidR="006735CD" w:rsidRPr="00F25D98" w:rsidRDefault="006735CD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5CD" w14:paraId="242872C8" w14:textId="77777777" w:rsidTr="00F847C1">
        <w:tc>
          <w:tcPr>
            <w:tcW w:w="9641" w:type="dxa"/>
            <w:gridSpan w:val="9"/>
          </w:tcPr>
          <w:p w14:paraId="65485D19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82F4F" w14:textId="77777777" w:rsidR="006735CD" w:rsidRDefault="006735CD" w:rsidP="006735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5CD" w14:paraId="72BDEF24" w14:textId="77777777" w:rsidTr="00F847C1">
        <w:tc>
          <w:tcPr>
            <w:tcW w:w="2835" w:type="dxa"/>
          </w:tcPr>
          <w:p w14:paraId="20CBBC92" w14:textId="77777777" w:rsidR="006735CD" w:rsidRDefault="006735CD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0E02D5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F7E66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0BA71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D3B0C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3F0578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C1725C" w14:textId="01BB57D5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4CFBE2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7CA04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C234C" w14:textId="77777777" w:rsidR="006735CD" w:rsidRDefault="006735CD" w:rsidP="006735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5CD" w14:paraId="2530F3F8" w14:textId="77777777" w:rsidTr="00F847C1">
        <w:tc>
          <w:tcPr>
            <w:tcW w:w="9640" w:type="dxa"/>
            <w:gridSpan w:val="11"/>
          </w:tcPr>
          <w:p w14:paraId="4A33181D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1A84E96F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C25FE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A6442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38.141-1: Correction to ACLR and CACLR requirement</w:t>
            </w:r>
            <w:r>
              <w:fldChar w:fldCharType="end"/>
            </w:r>
          </w:p>
        </w:tc>
      </w:tr>
      <w:tr w:rsidR="006735CD" w14:paraId="5A47FF8A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7FBF64D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24E3E8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10C8A2D0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7233D2F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EE4B4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735CD" w14:paraId="43C91BF0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C1ABBBB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101A7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735CD" w14:paraId="65C2A44C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541AFD7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382EE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41F51851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725EE84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3C4846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AD64E4" w14:textId="77777777" w:rsidR="006735CD" w:rsidRDefault="006735CD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47943" w14:textId="77777777" w:rsidR="006735CD" w:rsidRDefault="006735CD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CD1B0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6735CD" w14:paraId="3B09639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2B2AAEC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41539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EFE5A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30A9F3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8E71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1DF80A4D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3F45D0" w14:textId="77777777" w:rsidR="006735CD" w:rsidRDefault="006735CD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63D38" w14:textId="77777777" w:rsidR="006735CD" w:rsidRDefault="006735CD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473C2C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C51FB" w14:textId="77777777" w:rsidR="006735CD" w:rsidRDefault="006735CD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1E4EB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735CD" w14:paraId="33DFDD6D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FFA6C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26E1E5" w14:textId="77777777" w:rsidR="006735CD" w:rsidRDefault="006735CD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B4CDCE" w14:textId="77777777" w:rsidR="006735CD" w:rsidRDefault="006735CD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4839D7" w14:textId="77777777" w:rsidR="006735CD" w:rsidRPr="007C2097" w:rsidRDefault="006735CD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35CD" w14:paraId="4A23950C" w14:textId="77777777" w:rsidTr="00F847C1">
        <w:tc>
          <w:tcPr>
            <w:tcW w:w="1843" w:type="dxa"/>
          </w:tcPr>
          <w:p w14:paraId="2E3E5CDD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7D61F4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46C3871F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9CB2B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41A58" w14:textId="35C0670C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6735CD" w14:paraId="2258AD4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39258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20AE5" w14:textId="77777777" w:rsidR="006735CD" w:rsidRDefault="006735CD" w:rsidP="00673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494AA6C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BB46A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50E83" w14:textId="313E13E6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6735CD" w14:paraId="37DF4C8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35C6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4D514" w14:textId="77777777" w:rsidR="006735CD" w:rsidRDefault="006735CD" w:rsidP="00673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26848803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80FAB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DC2D" w14:textId="358E1E8B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6735CD" w14:paraId="79CD4AE0" w14:textId="77777777" w:rsidTr="00F847C1">
        <w:tc>
          <w:tcPr>
            <w:tcW w:w="2694" w:type="dxa"/>
            <w:gridSpan w:val="2"/>
          </w:tcPr>
          <w:p w14:paraId="45629084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EDEFC" w14:textId="77777777" w:rsidR="006735CD" w:rsidRDefault="006735CD" w:rsidP="00673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7A86829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E71C7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FC99E" w14:textId="283698FC" w:rsidR="006735CD" w:rsidRDefault="006735CD" w:rsidP="00673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6735CD" w14:paraId="2133168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C0285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955F3" w14:textId="77777777" w:rsidR="006735CD" w:rsidRDefault="006735CD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5CD" w14:paraId="560AF3D1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33ACA" w14:textId="77777777" w:rsidR="006735CD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2EBF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54DA5" w14:textId="77777777" w:rsidR="006735CD" w:rsidRDefault="006735CD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40A150" w14:textId="77777777" w:rsidR="006735CD" w:rsidRDefault="006735CD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7942F7" w14:textId="77777777" w:rsidR="006735CD" w:rsidRDefault="006735CD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5CD" w14:paraId="6F50BA07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87CF4" w14:textId="77777777" w:rsidR="006735CD" w:rsidRDefault="006735CD" w:rsidP="00673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E8949" w14:textId="57F7DA38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59E0B" w14:textId="77777777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CF4D2" w14:textId="501DA39F" w:rsidR="006735CD" w:rsidRDefault="006735CD" w:rsidP="006735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8FA8D" w14:textId="4DC3C4FF" w:rsidR="006735CD" w:rsidRDefault="006735CD" w:rsidP="00673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6735CD" w14:paraId="5C0D679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9156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D4E35" w14:textId="6A695568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E296A" w14:textId="77777777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37790A" w14:textId="6D38DDF3" w:rsidR="006735CD" w:rsidRDefault="006735CD" w:rsidP="00673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B2A94" w14:textId="71106DD7" w:rsidR="006735CD" w:rsidRDefault="006735CD" w:rsidP="00673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6735CD" w14:paraId="06E0662B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B5D41" w14:textId="77777777" w:rsidR="006735CD" w:rsidRDefault="006735CD" w:rsidP="006735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3AD7" w14:textId="77777777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F14BD" w14:textId="1E52C28D" w:rsidR="006735CD" w:rsidRDefault="006735CD" w:rsidP="00673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B46D8" w14:textId="22297A2F" w:rsidR="006735CD" w:rsidRDefault="006735CD" w:rsidP="00673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97813" w14:textId="2C4125FB" w:rsidR="006735CD" w:rsidRDefault="006735CD" w:rsidP="006735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5CD" w14:paraId="6CA7CB8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3D5C" w14:textId="77777777" w:rsidR="006735CD" w:rsidRDefault="006735CD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AE609" w14:textId="77777777" w:rsidR="006735CD" w:rsidRDefault="006735CD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6735CD" w14:paraId="2565210F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37AF04" w14:textId="77777777" w:rsidR="006735CD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21679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5CD" w:rsidRPr="008863B9" w14:paraId="15EC10BA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21517" w14:textId="77777777" w:rsidR="006735CD" w:rsidRPr="008863B9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FE8A0" w14:textId="77777777" w:rsidR="006735CD" w:rsidRPr="008863B9" w:rsidRDefault="006735CD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5CD" w14:paraId="6B80C10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A77CE" w14:textId="77777777" w:rsidR="006735CD" w:rsidRDefault="006735CD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2D135" w14:textId="77777777" w:rsidR="006735CD" w:rsidRDefault="006735CD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95327" w14:textId="77777777" w:rsidR="006735CD" w:rsidRDefault="006735CD" w:rsidP="006735CD">
      <w:pPr>
        <w:pStyle w:val="CRCoverPage"/>
        <w:spacing w:after="0"/>
        <w:rPr>
          <w:noProof/>
          <w:sz w:val="8"/>
          <w:szCs w:val="8"/>
        </w:rPr>
      </w:pPr>
    </w:p>
    <w:p w14:paraId="5A77C885" w14:textId="77777777" w:rsidR="006735CD" w:rsidRDefault="006735CD" w:rsidP="006735CD">
      <w:pPr>
        <w:rPr>
          <w:noProof/>
        </w:rPr>
        <w:sectPr w:rsidR="006735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8FDA" w14:textId="77777777" w:rsidR="006735CD" w:rsidRDefault="006735CD" w:rsidP="006735CD">
      <w:pPr>
        <w:rPr>
          <w:noProof/>
        </w:rPr>
      </w:pPr>
    </w:p>
    <w:p w14:paraId="1521BEAB" w14:textId="78F94D5A" w:rsidR="003B22C3" w:rsidRPr="008C3753" w:rsidRDefault="003B22C3" w:rsidP="003B22C3">
      <w:pPr>
        <w:pStyle w:val="Heading5"/>
      </w:pPr>
      <w:r w:rsidRPr="008C3753"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</w:t>
      </w:r>
      <w:proofErr w:type="spellStart"/>
      <w:r w:rsidRPr="008C3753">
        <w:t>BW</w:t>
      </w:r>
      <w:r w:rsidRPr="008C3753">
        <w:rPr>
          <w:vertAlign w:val="subscript"/>
        </w:rPr>
        <w:t>Config</w:t>
      </w:r>
      <w:proofErr w:type="spellEnd"/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  <w:vertAlign w:val="subscript"/>
              </w:rPr>
              <w:t xml:space="preserve">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proofErr w:type="spellEnd"/>
            <w:r w:rsidRPr="008C3753">
              <w:rPr>
                <w:rFonts w:cs="Arial"/>
              </w:rPr>
              <w:t xml:space="preserve"> and 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</w:t>
            </w:r>
            <w:proofErr w:type="spellStart"/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124ED6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124ED6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B5EB5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124ED6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9435E1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124ED6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</w:t>
            </w:r>
            <w:proofErr w:type="spellStart"/>
            <w:r>
              <w:rPr>
                <w:rFonts w:ascii="Arial" w:hAnsi="Arial"/>
                <w:sz w:val="18"/>
              </w:rPr>
              <w:t>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4C07B475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22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5E393A3E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3" w:author="Johan Sköld" w:date="2023-05-26T10:21:00Z">
              <w:r w:rsidRPr="008C3753" w:rsidDel="000562AA">
                <w:rPr>
                  <w:lang w:eastAsia="zh-CN"/>
                </w:rPr>
                <w:delText>l</w:delText>
              </w:r>
              <w:r w:rsidRPr="008C3753" w:rsidDel="000562AA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4" w:author="Johan Sköld" w:date="2023-05-26T10:21:00Z">
              <w:r w:rsidR="000562AA">
                <w:rPr>
                  <w:lang w:eastAsia="zh-CN"/>
                </w:rPr>
                <w:t xml:space="preserve">adjacent to </w:t>
              </w:r>
              <w:r w:rsidR="000562AA">
                <w:t>s</w:t>
              </w:r>
              <w:r w:rsidR="000562AA" w:rsidRPr="00C6449B">
                <w:rPr>
                  <w:i/>
                </w:rPr>
                <w:t>ub-block gap</w:t>
              </w:r>
              <w:r w:rsidR="000562AA" w:rsidRPr="00C6449B">
                <w:t xml:space="preserve"> or </w:t>
              </w:r>
              <w:r w:rsidR="000562AA">
                <w:rPr>
                  <w:i/>
                </w:rPr>
                <w:t>in</w:t>
              </w:r>
              <w:r w:rsidR="000562AA" w:rsidRPr="00C6449B">
                <w:rPr>
                  <w:i/>
                </w:rPr>
                <w:t>ter RF Bandwidth gap</w:t>
              </w:r>
              <w:r w:rsidR="000562AA" w:rsidRPr="00C6449B">
                <w:t xml:space="preserve"> </w:t>
              </w:r>
            </w:ins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</w:r>
            <w:proofErr w:type="spellStart"/>
            <w:r w:rsidRPr="008C3753">
              <w:rPr>
                <w:lang w:eastAsia="zh-CN"/>
              </w:rPr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 xml:space="preserve">of the NR carrier transmitted at the other edge of the gap is 25, 30, 35, 40, 45,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2"/>
    <w:p w14:paraId="0AD79571" w14:textId="5AA96843" w:rsidR="000350E4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4"/>
        <w:gridCol w:w="1662"/>
        <w:gridCol w:w="2051"/>
        <w:gridCol w:w="1222"/>
        <w:gridCol w:w="1961"/>
        <w:gridCol w:w="755"/>
      </w:tblGrid>
      <w:tr w:rsidR="000350E4" w14:paraId="05F006A5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Cumulative Adjacent Channel Leakage </w:t>
      </w:r>
      <w:proofErr w:type="gramStart"/>
      <w:r w:rsidRPr="008C3753">
        <w:rPr>
          <w:lang w:eastAsia="ko-KR"/>
        </w:rPr>
        <w:t>power</w:t>
      </w:r>
      <w:proofErr w:type="gramEnd"/>
      <w:r w:rsidRPr="008C3753">
        <w:rPr>
          <w:lang w:eastAsia="ko-KR"/>
        </w:rPr>
        <w:t xml:space="preserve">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57D8ED4E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5" w:author="Johan Sköld" w:date="2023-05-26T10:21:00Z">
              <w:r w:rsidRPr="008C3753" w:rsidDel="000562AA">
                <w:rPr>
                  <w:lang w:eastAsia="zh-CN"/>
                </w:rPr>
                <w:delText>l</w:delText>
              </w:r>
              <w:r w:rsidRPr="008C3753" w:rsidDel="000562AA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ins w:id="26" w:author="Johan Sköld" w:date="2023-05-26T10:21:00Z">
              <w:r w:rsidR="000562AA">
                <w:rPr>
                  <w:lang w:eastAsia="zh-CN"/>
                </w:rPr>
                <w:t xml:space="preserve">adjacent to </w:t>
              </w:r>
              <w:r w:rsidR="000562AA">
                <w:t>s</w:t>
              </w:r>
              <w:r w:rsidR="000562AA" w:rsidRPr="00C6449B">
                <w:rPr>
                  <w:i/>
                </w:rPr>
                <w:t>ub-block gap</w:t>
              </w:r>
              <w:r w:rsidR="000562AA" w:rsidRPr="00C6449B">
                <w:t xml:space="preserve"> or </w:t>
              </w:r>
              <w:r w:rsidR="000562AA">
                <w:rPr>
                  <w:i/>
                </w:rPr>
                <w:t>in</w:t>
              </w:r>
              <w:r w:rsidR="000562AA" w:rsidRPr="00C6449B">
                <w:rPr>
                  <w:i/>
                </w:rPr>
                <w:t>ter RF Bandwidth gap</w:t>
              </w:r>
              <w:r w:rsidR="000562AA" w:rsidRPr="00C6449B">
                <w:t xml:space="preserve"> </w:t>
              </w:r>
            </w:ins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 xml:space="preserve">10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proofErr w:type="spellStart"/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</w:r>
            <w:proofErr w:type="spellStart"/>
            <w:r w:rsidRPr="008C3753">
              <w:rPr>
                <w:lang w:eastAsia="zh-CN"/>
              </w:rPr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proofErr w:type="spellEnd"/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</w:t>
            </w:r>
            <w:proofErr w:type="spellStart"/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proofErr w:type="spellEnd"/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8C3753">
              <w:rPr>
                <w:lang w:eastAsia="zh-CN"/>
              </w:rPr>
              <w:t>MHz.</w:t>
            </w:r>
            <w:proofErr w:type="spellEnd"/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</w:t>
            </w:r>
            <w:proofErr w:type="spellStart"/>
            <w:r>
              <w:rPr>
                <w:lang w:eastAsia="zh-CN"/>
              </w:rPr>
              <w:t>MHz.</w:t>
            </w:r>
            <w:proofErr w:type="spellEnd"/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0"/>
        <w:gridCol w:w="1636"/>
        <w:gridCol w:w="2006"/>
        <w:gridCol w:w="1213"/>
        <w:gridCol w:w="1937"/>
        <w:gridCol w:w="883"/>
      </w:tblGrid>
      <w:tr w:rsidR="0093427A" w14:paraId="41DD78A8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</w:t>
            </w: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proofErr w:type="spellEnd"/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1425" w14:textId="77777777" w:rsidR="00375FEF" w:rsidRDefault="00375FEF">
      <w:r>
        <w:separator/>
      </w:r>
    </w:p>
  </w:endnote>
  <w:endnote w:type="continuationSeparator" w:id="0">
    <w:p w14:paraId="51E133B8" w14:textId="77777777" w:rsidR="00375FEF" w:rsidRDefault="0037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93D53" w14:textId="77777777" w:rsidR="00375FEF" w:rsidRDefault="00375FEF">
      <w:r>
        <w:separator/>
      </w:r>
    </w:p>
  </w:footnote>
  <w:footnote w:type="continuationSeparator" w:id="0">
    <w:p w14:paraId="04E92FF5" w14:textId="77777777" w:rsidR="00375FEF" w:rsidRDefault="00375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6981" w14:textId="77777777" w:rsidR="006735CD" w:rsidRDefault="006735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313639B2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35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06ED6766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35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2AA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10C5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5FEF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01D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5CD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5DF4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3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6</Pages>
  <Words>2027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211</cp:revision>
  <dcterms:created xsi:type="dcterms:W3CDTF">2022-04-01T08:58:00Z</dcterms:created>
  <dcterms:modified xsi:type="dcterms:W3CDTF">2023-05-26T02:22:00Z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